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792" w:rsidRDefault="00524208" w:rsidP="006A142C">
      <w:pPr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Bonne </w:t>
      </w:r>
      <w:proofErr w:type="spellStart"/>
      <w:r>
        <w:rPr>
          <w:rFonts w:ascii="Arial Narrow" w:hAnsi="Arial Narrow"/>
          <w:sz w:val="20"/>
          <w:szCs w:val="20"/>
        </w:rPr>
        <w:t>Matin</w:t>
      </w:r>
      <w:proofErr w:type="spellEnd"/>
      <w:r>
        <w:rPr>
          <w:rFonts w:ascii="Arial Narrow" w:hAnsi="Arial Narrow"/>
          <w:sz w:val="20"/>
          <w:szCs w:val="20"/>
        </w:rPr>
        <w:t xml:space="preserve"> Class 3!</w:t>
      </w:r>
    </w:p>
    <w:p w:rsidR="00524208" w:rsidRPr="00AB639B" w:rsidRDefault="00524208" w:rsidP="006A142C">
      <w:pPr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Did you enjoy the dance I picked yesterday? I hope so…I definitely did!</w:t>
      </w:r>
    </w:p>
    <w:p w:rsidR="006A142C" w:rsidRPr="00AB639B" w:rsidRDefault="006A142C" w:rsidP="005A07A0">
      <w:pPr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>Today’s first lesson is maths.</w:t>
      </w:r>
    </w:p>
    <w:p w:rsidR="006A142C" w:rsidRPr="00AB639B" w:rsidRDefault="006A142C" w:rsidP="006A142C">
      <w:pPr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 xml:space="preserve">To warm up our brains I want you to write </w:t>
      </w:r>
      <w:r w:rsidR="00524208">
        <w:rPr>
          <w:rFonts w:ascii="Arial Narrow" w:hAnsi="Arial Narrow"/>
          <w:b/>
          <w:sz w:val="20"/>
          <w:szCs w:val="20"/>
          <w:u w:val="single"/>
        </w:rPr>
        <w:t>recall and write down Roman Numerals to 12.</w:t>
      </w:r>
    </w:p>
    <w:p w:rsidR="00D5757E" w:rsidRDefault="00B77054" w:rsidP="00524208">
      <w:pPr>
        <w:rPr>
          <w:rFonts w:ascii="Arial Narrow" w:hAnsi="Arial Narrow"/>
          <w:b/>
          <w:sz w:val="20"/>
          <w:szCs w:val="20"/>
          <w:u w:val="single"/>
        </w:rPr>
      </w:pPr>
      <w:r>
        <w:rPr>
          <w:rFonts w:ascii="Arial Narrow" w:hAnsi="Arial Narrow"/>
          <w:sz w:val="20"/>
          <w:szCs w:val="20"/>
        </w:rPr>
        <w:t xml:space="preserve">Today </w:t>
      </w:r>
      <w:r w:rsidR="00524208">
        <w:rPr>
          <w:rFonts w:ascii="Arial Narrow" w:hAnsi="Arial Narrow"/>
          <w:sz w:val="20"/>
          <w:szCs w:val="20"/>
        </w:rPr>
        <w:t xml:space="preserve">I want you to focus on practising your times tables. Log into </w:t>
      </w:r>
      <w:proofErr w:type="spellStart"/>
      <w:r w:rsidR="00524208">
        <w:rPr>
          <w:rFonts w:ascii="Arial Narrow" w:hAnsi="Arial Narrow"/>
          <w:sz w:val="20"/>
          <w:szCs w:val="20"/>
        </w:rPr>
        <w:t>TTRockstars</w:t>
      </w:r>
      <w:proofErr w:type="spellEnd"/>
      <w:r w:rsidR="00524208">
        <w:rPr>
          <w:rFonts w:ascii="Arial Narrow" w:hAnsi="Arial Narrow"/>
          <w:sz w:val="20"/>
          <w:szCs w:val="20"/>
        </w:rPr>
        <w:t xml:space="preserve"> and practise all of your times tables. I will be logging on today to make sure that all of you have been on. Whoever earns the most coins today will get </w:t>
      </w:r>
      <w:r w:rsidR="00524208" w:rsidRPr="00524208">
        <w:rPr>
          <w:rFonts w:ascii="Arial Narrow" w:hAnsi="Arial Narrow"/>
          <w:b/>
          <w:sz w:val="20"/>
          <w:szCs w:val="20"/>
          <w:u w:val="single"/>
        </w:rPr>
        <w:t>BONUS 10 DOJO POINTS!!!</w:t>
      </w:r>
      <w:r w:rsidR="005C5E87">
        <w:rPr>
          <w:rFonts w:ascii="Arial Narrow" w:hAnsi="Arial Narrow"/>
          <w:b/>
          <w:sz w:val="20"/>
          <w:szCs w:val="20"/>
          <w:u w:val="single"/>
        </w:rPr>
        <w:t xml:space="preserve"> </w:t>
      </w:r>
    </w:p>
    <w:p w:rsidR="00D5757E" w:rsidRPr="00AB639B" w:rsidRDefault="00D5757E" w:rsidP="006A142C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E41E75" w:rsidRDefault="005A07A0" w:rsidP="00D5757E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AB639B">
        <w:rPr>
          <w:rFonts w:ascii="Arial Narrow" w:hAnsi="Arial Narrow"/>
          <w:b/>
          <w:sz w:val="20"/>
          <w:szCs w:val="20"/>
          <w:u w:val="single"/>
        </w:rPr>
        <w:t>Our next lesson is English.</w:t>
      </w:r>
    </w:p>
    <w:p w:rsidR="002C58B8" w:rsidRDefault="002C58B8" w:rsidP="00D5757E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 w:rsidRPr="002C58B8">
        <w:rPr>
          <w:rFonts w:ascii="Arial Narrow" w:hAnsi="Arial Narrow"/>
          <w:sz w:val="20"/>
          <w:szCs w:val="20"/>
        </w:rPr>
        <w:t>Read the extract and write it into your books using contractions for words that can be contracted.</w:t>
      </w:r>
    </w:p>
    <w:p w:rsidR="002C58B8" w:rsidRPr="005C5E87" w:rsidRDefault="002C58B8" w:rsidP="002C58B8">
      <w:pPr>
        <w:tabs>
          <w:tab w:val="left" w:pos="1335"/>
        </w:tabs>
        <w:rPr>
          <w:rFonts w:ascii="Arial Narrow" w:hAnsi="Arial Narrow"/>
          <w:sz w:val="28"/>
          <w:szCs w:val="20"/>
        </w:rPr>
      </w:pPr>
      <w:r w:rsidRPr="005C5E87">
        <w:rPr>
          <w:rFonts w:ascii="Arial Narrow" w:hAnsi="Arial Narrow"/>
          <w:sz w:val="28"/>
          <w:szCs w:val="20"/>
          <w:highlight w:val="yellow"/>
        </w:rPr>
        <w:t>Example – do not    don’t          I am     I’m          have not       haven’t</w:t>
      </w:r>
    </w:p>
    <w:p w:rsidR="002C58B8" w:rsidRPr="005C5E87" w:rsidRDefault="002C58B8" w:rsidP="002C58B8">
      <w:pPr>
        <w:jc w:val="center"/>
        <w:rPr>
          <w:rFonts w:ascii="Arial Narrow" w:hAnsi="Arial Narrow"/>
          <w:sz w:val="24"/>
          <w:szCs w:val="20"/>
        </w:rPr>
      </w:pPr>
      <w:r w:rsidRPr="005C5E87">
        <w:rPr>
          <w:rFonts w:ascii="Arial Narrow" w:hAnsi="Arial Narrow"/>
          <w:sz w:val="24"/>
          <w:szCs w:val="20"/>
        </w:rPr>
        <w:t>Stone Age Boy</w:t>
      </w:r>
    </w:p>
    <w:p w:rsidR="002C58B8" w:rsidRPr="002C58B8" w:rsidRDefault="002C58B8" w:rsidP="002C58B8">
      <w:pPr>
        <w:rPr>
          <w:rFonts w:ascii="Arial Narrow" w:hAnsi="Arial Narrow"/>
          <w:sz w:val="20"/>
          <w:szCs w:val="20"/>
        </w:rPr>
      </w:pPr>
    </w:p>
    <w:p w:rsidR="002C58B8" w:rsidRPr="005C5E87" w:rsidRDefault="002C58B8" w:rsidP="002C58B8">
      <w:pPr>
        <w:rPr>
          <w:rFonts w:ascii="Arial Narrow" w:hAnsi="Arial Narrow"/>
          <w:szCs w:val="20"/>
        </w:rPr>
      </w:pPr>
      <w:r w:rsidRPr="005C5E87">
        <w:rPr>
          <w:rFonts w:ascii="Arial Narrow" w:hAnsi="Arial Narrow"/>
          <w:szCs w:val="20"/>
        </w:rPr>
        <w:t>As the afternoon approached, we wandered to the river. I had seen many picturesque places since my arrival, but this was my favourite. Om took me to the tributary’s edge and pointed at the clear water. I knew I should have stayed back but I could not resist dipping my hands into the clear, luscious liquid. “You are so lucky to have this river close by. I would give anything to take a dip inside the river right now.” Om looked at me vacantly for a moment and then smiled. She did not understand my words, and yet she knew exactly what I was saying. I remember thinking that despite having no modern-day toothpaste, she had the most beautiful sparkly teeth that I had ever seen.  Over the banks, a group of men were gazing over the edge with tall spears and nets at the ready. “Do not worry Om,” I reassured calmly, “I will not disturb anything beneath us.”</w:t>
      </w:r>
    </w:p>
    <w:p w:rsidR="000B559A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Pr="00D5757E" w:rsidRDefault="000B559A" w:rsidP="00D5757E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0B559A" w:rsidRDefault="000B559A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r>
        <w:rPr>
          <w:rFonts w:ascii="Arial Narrow" w:hAnsi="Arial Narrow"/>
          <w:b/>
          <w:sz w:val="20"/>
          <w:szCs w:val="20"/>
          <w:u w:val="single"/>
        </w:rPr>
        <w:t>Handwriting</w:t>
      </w:r>
    </w:p>
    <w:p w:rsidR="000B559A" w:rsidRDefault="007E4055" w:rsidP="00AB639B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Practise these joins. Three by the tree.</w:t>
      </w:r>
    </w:p>
    <w:p w:rsidR="007E4055" w:rsidRDefault="009E36A5" w:rsidP="00AB639B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>
        <w:rPr>
          <w:noProof/>
          <w:lang w:eastAsia="en-GB"/>
        </w:rPr>
        <w:drawing>
          <wp:anchor distT="0" distB="0" distL="114300" distR="114300" simplePos="0" relativeHeight="251682816" behindDoc="1" locked="0" layoutInCell="1" allowOverlap="1" wp14:anchorId="7E7EB41C" wp14:editId="5DD08AAF">
            <wp:simplePos x="0" y="0"/>
            <wp:positionH relativeFrom="column">
              <wp:posOffset>2457450</wp:posOffset>
            </wp:positionH>
            <wp:positionV relativeFrom="paragraph">
              <wp:posOffset>104775</wp:posOffset>
            </wp:positionV>
            <wp:extent cx="2409825" cy="1666875"/>
            <wp:effectExtent l="0" t="0" r="9525" b="9525"/>
            <wp:wrapTight wrapText="bothSides">
              <wp:wrapPolygon edited="0">
                <wp:start x="0" y="0"/>
                <wp:lineTo x="0" y="21477"/>
                <wp:lineTo x="21515" y="21477"/>
                <wp:lineTo x="21515" y="0"/>
                <wp:lineTo x="0" y="0"/>
              </wp:wrapPolygon>
            </wp:wrapTight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4055" w:rsidRPr="000B559A" w:rsidRDefault="007E4055" w:rsidP="00AB639B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</w:p>
    <w:p w:rsidR="007E4055" w:rsidRDefault="007E4055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7E4055" w:rsidRDefault="007E4055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7E4055" w:rsidRDefault="007E4055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7E4055" w:rsidRDefault="007E4055" w:rsidP="00AB639B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9E36A5" w:rsidRDefault="009E36A5" w:rsidP="007E4055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9E36A5" w:rsidRDefault="009E36A5" w:rsidP="007E4055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D5757E" w:rsidRDefault="00AB639B" w:rsidP="007E4055">
      <w:pPr>
        <w:tabs>
          <w:tab w:val="left" w:pos="1335"/>
        </w:tabs>
        <w:jc w:val="center"/>
        <w:rPr>
          <w:rFonts w:ascii="Arial Narrow" w:hAnsi="Arial Narrow"/>
          <w:b/>
          <w:sz w:val="20"/>
          <w:szCs w:val="20"/>
          <w:u w:val="single"/>
        </w:rPr>
      </w:pPr>
      <w:bookmarkStart w:id="0" w:name="_GoBack"/>
      <w:bookmarkEnd w:id="0"/>
      <w:r w:rsidRPr="00AB639B">
        <w:rPr>
          <w:rFonts w:ascii="Arial Narrow" w:hAnsi="Arial Narrow"/>
          <w:b/>
          <w:sz w:val="20"/>
          <w:szCs w:val="20"/>
          <w:u w:val="single"/>
        </w:rPr>
        <w:t xml:space="preserve">Our final lesson today is </w:t>
      </w:r>
      <w:r w:rsidR="007E4055">
        <w:rPr>
          <w:rFonts w:ascii="Arial Narrow" w:hAnsi="Arial Narrow"/>
          <w:b/>
          <w:sz w:val="20"/>
          <w:szCs w:val="20"/>
          <w:u w:val="single"/>
        </w:rPr>
        <w:t>Art</w:t>
      </w:r>
    </w:p>
    <w:p w:rsidR="005C5E87" w:rsidRDefault="005C5E87" w:rsidP="005C5E87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Our class artist is L.S Lowry. Today I want you to research him and his art works and create a fact sheet. You can choose how you would like to present your research. This might be a poster, a report or you could even create a piece of work on the computer. The choice is yours!</w:t>
      </w:r>
    </w:p>
    <w:p w:rsidR="005C5E87" w:rsidRPr="007E4055" w:rsidRDefault="005C5E87" w:rsidP="005C5E87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I look forward to learning lots of new facts,</w:t>
      </w:r>
    </w:p>
    <w:p w:rsidR="00AB639B" w:rsidRPr="00AB639B" w:rsidRDefault="00AB639B" w:rsidP="00A32379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AB639B" w:rsidRDefault="00A32379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Finally….Remember to read for 15 minutes today and </w:t>
      </w:r>
      <w:r w:rsidR="000B559A">
        <w:rPr>
          <w:rFonts w:ascii="Arial Narrow" w:hAnsi="Arial Narrow"/>
          <w:sz w:val="20"/>
          <w:szCs w:val="20"/>
        </w:rPr>
        <w:t>practise your challenges</w:t>
      </w:r>
      <w:r w:rsidRPr="00AB639B">
        <w:rPr>
          <w:rFonts w:ascii="Arial Narrow" w:hAnsi="Arial Narrow"/>
          <w:sz w:val="20"/>
          <w:szCs w:val="20"/>
        </w:rPr>
        <w:t xml:space="preserve">. Go for a walk or enjoy a run around your garden. </w:t>
      </w:r>
    </w:p>
    <w:p w:rsidR="005C5E87" w:rsidRDefault="005C5E87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</w:p>
    <w:p w:rsidR="005C5E87" w:rsidRDefault="009E36A5" w:rsidP="00AB639B">
      <w:pPr>
        <w:tabs>
          <w:tab w:val="left" w:pos="1335"/>
        </w:tabs>
        <w:rPr>
          <w:rFonts w:ascii="Arial Narrow" w:hAnsi="Arial Narrow"/>
          <w:sz w:val="20"/>
          <w:szCs w:val="20"/>
        </w:rPr>
      </w:pPr>
      <w:hyperlink r:id="rId7" w:history="1">
        <w:r w:rsidR="005C5E87">
          <w:rPr>
            <w:rStyle w:val="Hyperlink"/>
          </w:rPr>
          <w:t>https://www.youtube.com/watch?v=pnKCGY9ZocA</w:t>
        </w:r>
      </w:hyperlink>
    </w:p>
    <w:p w:rsidR="008508B2" w:rsidRPr="00AB639B" w:rsidRDefault="008508B2" w:rsidP="008508B2">
      <w:pPr>
        <w:tabs>
          <w:tab w:val="left" w:pos="1335"/>
        </w:tabs>
        <w:jc w:val="center"/>
        <w:rPr>
          <w:rFonts w:ascii="Arial Narrow" w:hAnsi="Arial Narrow"/>
          <w:sz w:val="20"/>
          <w:szCs w:val="20"/>
        </w:rPr>
      </w:pPr>
      <w:r w:rsidRPr="00AB639B">
        <w:rPr>
          <w:rFonts w:ascii="Arial Narrow" w:hAnsi="Arial Narrow"/>
          <w:sz w:val="20"/>
          <w:szCs w:val="20"/>
        </w:rPr>
        <w:t xml:space="preserve">Don’t forget….any problems, you can email me. Enjoy! From Mrs Martin </w:t>
      </w:r>
    </w:p>
    <w:sectPr w:rsidR="008508B2" w:rsidRPr="00AB639B" w:rsidSect="006A14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C01426"/>
    <w:multiLevelType w:val="hybridMultilevel"/>
    <w:tmpl w:val="9F921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06F3D"/>
    <w:multiLevelType w:val="hybridMultilevel"/>
    <w:tmpl w:val="4778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C2A04"/>
    <w:multiLevelType w:val="hybridMultilevel"/>
    <w:tmpl w:val="29EE19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2C"/>
    <w:rsid w:val="00032445"/>
    <w:rsid w:val="000B559A"/>
    <w:rsid w:val="000C4792"/>
    <w:rsid w:val="002B21BE"/>
    <w:rsid w:val="002C58B8"/>
    <w:rsid w:val="00524208"/>
    <w:rsid w:val="005A07A0"/>
    <w:rsid w:val="005C5E87"/>
    <w:rsid w:val="006A142C"/>
    <w:rsid w:val="007E4055"/>
    <w:rsid w:val="008508B2"/>
    <w:rsid w:val="00977ED8"/>
    <w:rsid w:val="009E36A5"/>
    <w:rsid w:val="00A32379"/>
    <w:rsid w:val="00A66B5D"/>
    <w:rsid w:val="00AB639B"/>
    <w:rsid w:val="00B77054"/>
    <w:rsid w:val="00D5757E"/>
    <w:rsid w:val="00E23A0B"/>
    <w:rsid w:val="00E4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E7766-253F-4DA3-84E8-2CC1C98B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1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5A07A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0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nKCGY9Zo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3ad74722-6335-4ad5-9789-e44f448bf554@EURPRD10.PROD.OUTLOO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4E6571AD</Template>
  <TotalTime>81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Mrs S. Martin</dc:creator>
  <cp:keywords/>
  <dc:description/>
  <cp:lastModifiedBy>Mrs S. Martin</cp:lastModifiedBy>
  <cp:revision>5</cp:revision>
  <dcterms:created xsi:type="dcterms:W3CDTF">2020-03-19T14:53:00Z</dcterms:created>
  <dcterms:modified xsi:type="dcterms:W3CDTF">2020-03-20T09:22:00Z</dcterms:modified>
</cp:coreProperties>
</file>